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49ED" w:rsidRDefault="004A49ED" w:rsidP="004A49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WESTLOND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4A49ED" w:rsidRDefault="004A49ED" w:rsidP="004A49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A49ED" w:rsidRDefault="004A49ED" w:rsidP="004A49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A49ED" w:rsidRDefault="004A49ED" w:rsidP="004A49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Jan.1433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Westminster into</w:t>
      </w:r>
    </w:p>
    <w:p w:rsidR="004A49ED" w:rsidRDefault="004A49ED" w:rsidP="004A49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 of the late John Mowbray, 2</w:t>
      </w:r>
      <w:r w:rsidRPr="009A4833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 Norfolk(q.v.).</w:t>
      </w:r>
    </w:p>
    <w:p w:rsidR="004A49ED" w:rsidRDefault="004A49ED" w:rsidP="004A49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24-99)</w:t>
      </w:r>
    </w:p>
    <w:p w:rsidR="004A49ED" w:rsidRDefault="004A49ED" w:rsidP="004A49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A49ED" w:rsidRDefault="004A49ED" w:rsidP="004A49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A49ED" w:rsidRPr="009A4833" w:rsidRDefault="004A49ED" w:rsidP="004A49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May 2016</w:t>
      </w:r>
    </w:p>
    <w:p w:rsidR="006B2F86" w:rsidRPr="004A49ED" w:rsidRDefault="004A49E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4A49E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49ED" w:rsidRDefault="004A49ED" w:rsidP="00E71FC3">
      <w:pPr>
        <w:spacing w:after="0" w:line="240" w:lineRule="auto"/>
      </w:pPr>
      <w:r>
        <w:separator/>
      </w:r>
    </w:p>
  </w:endnote>
  <w:endnote w:type="continuationSeparator" w:id="0">
    <w:p w:rsidR="004A49ED" w:rsidRDefault="004A49E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49ED" w:rsidRDefault="004A49ED" w:rsidP="00E71FC3">
      <w:pPr>
        <w:spacing w:after="0" w:line="240" w:lineRule="auto"/>
      </w:pPr>
      <w:r>
        <w:separator/>
      </w:r>
    </w:p>
  </w:footnote>
  <w:footnote w:type="continuationSeparator" w:id="0">
    <w:p w:rsidR="004A49ED" w:rsidRDefault="004A49E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9ED"/>
    <w:rsid w:val="004A49E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6E40F5"/>
  <w15:chartTrackingRefBased/>
  <w15:docId w15:val="{95C05A41-537A-4EBF-ADED-BEE122D57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2016-05-04T21:08:00Z</dcterms:created>
  <dcterms:modified xsi:type="dcterms:W3CDTF">2016-05-04T21:09:00Z</dcterms:modified>
</cp:coreProperties>
</file>